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F12D1" w14:textId="77777777" w:rsidR="00A41935" w:rsidRDefault="00A41935" w:rsidP="00A4193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Margery COUNSELL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78C1CAD2" w14:textId="77777777" w:rsidR="00A41935" w:rsidRDefault="00A41935" w:rsidP="00A4193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Linton, Kent.</w:t>
      </w:r>
    </w:p>
    <w:p w14:paraId="3D8EC49D" w14:textId="77777777" w:rsidR="00A41935" w:rsidRDefault="00A41935" w:rsidP="00A41935">
      <w:pPr>
        <w:pStyle w:val="NoSpacing"/>
        <w:jc w:val="both"/>
        <w:rPr>
          <w:rFonts w:cs="Times New Roman"/>
          <w:szCs w:val="24"/>
        </w:rPr>
      </w:pPr>
    </w:p>
    <w:p w14:paraId="29198B49" w14:textId="77777777" w:rsidR="00A41935" w:rsidRDefault="00A41935" w:rsidP="00A41935">
      <w:pPr>
        <w:pStyle w:val="NoSpacing"/>
        <w:jc w:val="both"/>
        <w:rPr>
          <w:rFonts w:cs="Times New Roman"/>
          <w:szCs w:val="24"/>
        </w:rPr>
      </w:pPr>
    </w:p>
    <w:p w14:paraId="5401379A" w14:textId="77777777" w:rsidR="00A41935" w:rsidRDefault="00A41935" w:rsidP="00A419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1485</w:t>
      </w:r>
      <w:r>
        <w:rPr>
          <w:rFonts w:cs="Times New Roman"/>
          <w:szCs w:val="24"/>
        </w:rPr>
        <w:tab/>
        <w:t>She made her Will.</w:t>
      </w:r>
    </w:p>
    <w:p w14:paraId="4DBEDEBE" w14:textId="77777777" w:rsidR="00A41935" w:rsidRDefault="00A41935" w:rsidP="00A4193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2E740A06" w14:textId="77777777" w:rsidR="00A41935" w:rsidRDefault="00A41935" w:rsidP="00A41935">
      <w:pPr>
        <w:pStyle w:val="NoSpacing"/>
        <w:jc w:val="both"/>
        <w:rPr>
          <w:rFonts w:cs="Times New Roman"/>
          <w:szCs w:val="24"/>
        </w:rPr>
      </w:pPr>
    </w:p>
    <w:p w14:paraId="34B14A58" w14:textId="77777777" w:rsidR="00A41935" w:rsidRDefault="00A41935" w:rsidP="00A41935">
      <w:pPr>
        <w:pStyle w:val="NoSpacing"/>
        <w:jc w:val="both"/>
        <w:rPr>
          <w:rFonts w:cs="Times New Roman"/>
          <w:szCs w:val="24"/>
        </w:rPr>
      </w:pPr>
    </w:p>
    <w:p w14:paraId="107DD45C" w14:textId="77777777" w:rsidR="00A41935" w:rsidRDefault="00A41935" w:rsidP="00A4193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 September 2022</w:t>
      </w:r>
    </w:p>
    <w:p w14:paraId="257FB01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C54AD" w14:textId="77777777" w:rsidR="00A41935" w:rsidRDefault="00A41935" w:rsidP="009139A6">
      <w:r>
        <w:separator/>
      </w:r>
    </w:p>
  </w:endnote>
  <w:endnote w:type="continuationSeparator" w:id="0">
    <w:p w14:paraId="4F6C1064" w14:textId="77777777" w:rsidR="00A41935" w:rsidRDefault="00A419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0C4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36A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BBC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3CB3C" w14:textId="77777777" w:rsidR="00A41935" w:rsidRDefault="00A41935" w:rsidP="009139A6">
      <w:r>
        <w:separator/>
      </w:r>
    </w:p>
  </w:footnote>
  <w:footnote w:type="continuationSeparator" w:id="0">
    <w:p w14:paraId="51415B68" w14:textId="77777777" w:rsidR="00A41935" w:rsidRDefault="00A419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9F1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643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93D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35"/>
    <w:rsid w:val="000666E0"/>
    <w:rsid w:val="002510B7"/>
    <w:rsid w:val="005C130B"/>
    <w:rsid w:val="00826F5C"/>
    <w:rsid w:val="009139A6"/>
    <w:rsid w:val="009448BB"/>
    <w:rsid w:val="00947624"/>
    <w:rsid w:val="00A3176C"/>
    <w:rsid w:val="00A41935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8B1D1"/>
  <w15:chartTrackingRefBased/>
  <w15:docId w15:val="{4E0BDAE2-32C7-441A-A745-9139B825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419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2023-01-15T21:38:00Z</dcterms:created>
  <dcterms:modified xsi:type="dcterms:W3CDTF">2023-01-15T21:38:00Z</dcterms:modified>
</cp:coreProperties>
</file>